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FA3" w:rsidRDefault="00FF3FA3" w:rsidP="00FF3FA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LEGH</w:t>
      </w:r>
      <w:r>
        <w:rPr>
          <w:rStyle w:val="Hyperlink"/>
          <w:color w:val="auto"/>
          <w:u w:val="none"/>
        </w:rPr>
        <w:t xml:space="preserve">      (fl.1484)</w:t>
      </w:r>
    </w:p>
    <w:p w:rsidR="00FF3FA3" w:rsidRDefault="00FF3FA3" w:rsidP="00FF3FA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Plymouth, Devon. Merchant.</w:t>
      </w:r>
    </w:p>
    <w:p w:rsidR="00FF3FA3" w:rsidRDefault="00FF3FA3" w:rsidP="00FF3FA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FF3FA3" w:rsidRDefault="00FF3FA3" w:rsidP="00FF3FA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287B4F" w:rsidRDefault="00287B4F" w:rsidP="00287B4F">
      <w:pPr>
        <w:pStyle w:val="NoSpacing"/>
      </w:pPr>
      <w:r>
        <w:tab/>
        <w:t>1483</w:t>
      </w:r>
      <w:r>
        <w:tab/>
        <w:t>David Berkeley, Prior of Plympton(q.v.), brought a plaint of debt against him.</w:t>
      </w:r>
    </w:p>
    <w:p w:rsidR="00287B4F" w:rsidRDefault="00287B4F" w:rsidP="00287B4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FF3FA3" w:rsidRDefault="00FF3FA3" w:rsidP="00FF3FA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David Berkeley, Prior of Plympton(q.v.), brought a plaint of debt against </w:t>
      </w:r>
    </w:p>
    <w:p w:rsidR="00FF3FA3" w:rsidRDefault="00FF3FA3" w:rsidP="00FF3FA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him.</w:t>
      </w:r>
    </w:p>
    <w:p w:rsidR="00FF3FA3" w:rsidRDefault="00FF3FA3" w:rsidP="00FF3FA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3616C6">
          <w:rPr>
            <w:rStyle w:val="Hyperlink"/>
          </w:rPr>
          <w:t>http://aalt.law.uh.edu/Indices/CP40Indices/CP40no888Pl.htm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FF3FA3" w:rsidRDefault="00FF3FA3" w:rsidP="00FF3FA3">
      <w:pPr>
        <w:pStyle w:val="NoSpacing"/>
        <w:rPr>
          <w:rStyle w:val="Hyperlink"/>
          <w:color w:val="auto"/>
          <w:u w:val="none"/>
        </w:rPr>
      </w:pPr>
    </w:p>
    <w:p w:rsidR="00FF3FA3" w:rsidRDefault="00FF3FA3" w:rsidP="00FF3FA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</w:t>
      </w:r>
    </w:p>
    <w:p w:rsidR="00FF3FA3" w:rsidRDefault="00FF3FA3" w:rsidP="00FF3FA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27 January 2017</w:t>
      </w:r>
    </w:p>
    <w:p w:rsidR="00287B4F" w:rsidRDefault="00287B4F" w:rsidP="00FF3FA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September 2017</w:t>
      </w:r>
      <w:bookmarkStart w:id="0" w:name="_GoBack"/>
      <w:bookmarkEnd w:id="0"/>
    </w:p>
    <w:p w:rsidR="006B2F86" w:rsidRPr="00E71FC3" w:rsidRDefault="00287B4F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FA3" w:rsidRDefault="00FF3FA3" w:rsidP="00E71FC3">
      <w:pPr>
        <w:spacing w:after="0" w:line="240" w:lineRule="auto"/>
      </w:pPr>
      <w:r>
        <w:separator/>
      </w:r>
    </w:p>
  </w:endnote>
  <w:endnote w:type="continuationSeparator" w:id="0">
    <w:p w:rsidR="00FF3FA3" w:rsidRDefault="00FF3F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FA3" w:rsidRDefault="00FF3FA3" w:rsidP="00E71FC3">
      <w:pPr>
        <w:spacing w:after="0" w:line="240" w:lineRule="auto"/>
      </w:pPr>
      <w:r>
        <w:separator/>
      </w:r>
    </w:p>
  </w:footnote>
  <w:footnote w:type="continuationSeparator" w:id="0">
    <w:p w:rsidR="00FF3FA3" w:rsidRDefault="00FF3F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FA3"/>
    <w:rsid w:val="001A7C09"/>
    <w:rsid w:val="00287B4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FFCCB"/>
  <w15:chartTrackingRefBased/>
  <w15:docId w15:val="{C4663725-C246-4943-AF7F-8EF71E4E8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F3F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2017-02-08T20:29:00Z</dcterms:created>
  <dcterms:modified xsi:type="dcterms:W3CDTF">2017-09-26T15:34:00Z</dcterms:modified>
</cp:coreProperties>
</file>